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1C063" w14:textId="77777777" w:rsidR="00C919C9" w:rsidRPr="008642EC" w:rsidRDefault="00C919C9" w:rsidP="00C919C9">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46E56ED" w14:textId="77777777" w:rsidR="00C919C9" w:rsidRDefault="00C919C9" w:rsidP="00C919C9">
      <w:pPr>
        <w:pStyle w:val="BasicParagraph"/>
        <w:suppressAutoHyphens/>
        <w:spacing w:line="240" w:lineRule="auto"/>
        <w:rPr>
          <w:rFonts w:ascii="Times New Roman" w:hAnsi="Times New Roman" w:cs="Times New Roman"/>
          <w:b/>
          <w:bCs/>
          <w:color w:val="000000" w:themeColor="text1"/>
          <w:sz w:val="21"/>
          <w:szCs w:val="21"/>
        </w:rPr>
      </w:pPr>
    </w:p>
    <w:p w14:paraId="5809AE71" w14:textId="77777777" w:rsidR="00C919C9" w:rsidRDefault="00C919C9" w:rsidP="00C919C9">
      <w:pPr>
        <w:pStyle w:val="BasicParagraph"/>
        <w:suppressAutoHyphens/>
        <w:spacing w:line="240" w:lineRule="auto"/>
        <w:rPr>
          <w:rFonts w:ascii="Times New Roman" w:hAnsi="Times New Roman" w:cs="Times New Roman"/>
          <w:b/>
          <w:color w:val="000000" w:themeColor="text1"/>
          <w:sz w:val="21"/>
          <w:szCs w:val="21"/>
        </w:rPr>
      </w:pPr>
    </w:p>
    <w:p w14:paraId="067617EB" w14:textId="77777777" w:rsidR="00C919C9" w:rsidRPr="00582653" w:rsidRDefault="00C919C9" w:rsidP="00C919C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B80574D" w14:textId="77777777" w:rsidR="00C919C9" w:rsidRDefault="00C919C9" w:rsidP="00C919C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5A22960" w14:textId="77777777" w:rsidR="00C919C9" w:rsidRDefault="00C919C9" w:rsidP="00C919C9">
      <w:pPr>
        <w:pStyle w:val="BasicParagraph"/>
        <w:suppressAutoHyphens/>
        <w:spacing w:line="240" w:lineRule="auto"/>
        <w:rPr>
          <w:rFonts w:ascii="Times New Roman" w:hAnsi="Times New Roman" w:cs="Times New Roman"/>
          <w:b/>
          <w:bCs/>
          <w:color w:val="000000" w:themeColor="text1"/>
          <w:sz w:val="21"/>
          <w:szCs w:val="21"/>
        </w:rPr>
      </w:pPr>
    </w:p>
    <w:p w14:paraId="3919F9DA" w14:textId="77777777" w:rsidR="00C919C9" w:rsidRDefault="00C919C9" w:rsidP="00C919C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Copyright notice —</w:t>
      </w:r>
      <w:r>
        <w:rPr>
          <w:rFonts w:ascii="Times New Roman" w:eastAsiaTheme="minorEastAsia" w:hAnsi="Times New Roman" w:cs="Times New Roman"/>
          <w:color w:val="000000" w:themeColor="text1"/>
          <w:sz w:val="21"/>
          <w:szCs w:val="21"/>
          <w:lang w:val="en-US" w:eastAsia="zh-CN"/>
        </w:rPr>
        <w:t xml:space="preserve"> 2023</w:t>
      </w:r>
    </w:p>
    <w:p w14:paraId="3492FFF4" w14:textId="77777777" w:rsidR="00C919C9" w:rsidRPr="00582653" w:rsidRDefault="00C919C9" w:rsidP="00C919C9">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233E1A78" wp14:editId="208A387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67212BA" w14:textId="5C78171C" w:rsidR="00C919C9" w:rsidRDefault="00C919C9" w:rsidP="00C919C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This document</w:t>
      </w:r>
      <w:r w:rsidR="001E72DD">
        <w:rPr>
          <w:rFonts w:ascii="Times New Roman" w:eastAsiaTheme="minorEastAsia" w:hAnsi="Times New Roman" w:cs="Times New Roman"/>
          <w:color w:val="000000" w:themeColor="text1"/>
          <w:sz w:val="21"/>
          <w:szCs w:val="21"/>
          <w:lang w:val="en-US" w:eastAsia="zh-CN"/>
        </w:rPr>
        <w:t xml:space="preserve"> MPower108 Communications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145304D" w14:textId="77777777" w:rsidR="00C919C9" w:rsidRDefault="00C919C9" w:rsidP="00C919C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65AE5CC" w14:textId="77777777" w:rsidR="00C919C9" w:rsidRPr="00582653" w:rsidRDefault="00C919C9" w:rsidP="00C919C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82E8532" w14:textId="77777777" w:rsidR="00C919C9" w:rsidRDefault="00C919C9" w:rsidP="00C919C9">
      <w:pPr>
        <w:spacing w:after="0"/>
        <w:rPr>
          <w:rFonts w:ascii="Times New Roman" w:eastAsiaTheme="minorEastAsia" w:hAnsi="Times New Roman" w:cs="Times New Roman"/>
          <w:color w:val="000000" w:themeColor="text1"/>
          <w:sz w:val="21"/>
          <w:szCs w:val="21"/>
          <w:lang w:val="en-US" w:eastAsia="zh-CN"/>
        </w:rPr>
      </w:pPr>
    </w:p>
    <w:p w14:paraId="0BB8B0F3" w14:textId="77777777" w:rsidR="00C919C9" w:rsidRPr="00582653" w:rsidRDefault="00C919C9" w:rsidP="00C919C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7690F54" w14:textId="77777777" w:rsidR="00C919C9" w:rsidRPr="008642EC" w:rsidRDefault="00C919C9" w:rsidP="00C919C9">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47DD412" w14:textId="77777777" w:rsidR="00C919C9" w:rsidRPr="008642EC" w:rsidRDefault="00C919C9" w:rsidP="00C919C9">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A3D861E" w14:textId="77777777" w:rsidR="00C919C9" w:rsidRDefault="00C919C9" w:rsidP="00C919C9">
      <w:pPr>
        <w:spacing w:after="0"/>
        <w:rPr>
          <w:rFonts w:ascii="Times New Roman" w:eastAsiaTheme="minorEastAsia" w:hAnsi="Times New Roman" w:cs="Times New Roman"/>
          <w:color w:val="000000" w:themeColor="text1"/>
          <w:sz w:val="21"/>
          <w:szCs w:val="21"/>
          <w:lang w:val="en-US" w:eastAsia="zh-CN"/>
        </w:rPr>
      </w:pPr>
    </w:p>
    <w:p w14:paraId="754EDCA0" w14:textId="77777777" w:rsidR="00C919C9" w:rsidRPr="00582653" w:rsidRDefault="00C919C9" w:rsidP="00C919C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D72DB03" w14:textId="77777777" w:rsidR="00C919C9" w:rsidRPr="008642EC" w:rsidRDefault="00C919C9" w:rsidP="00C919C9">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A48E9B7" w14:textId="77777777" w:rsidR="00C919C9" w:rsidRPr="008642EC" w:rsidRDefault="00C919C9" w:rsidP="00C919C9">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298EC7F" w14:textId="77777777" w:rsidR="00C919C9" w:rsidRDefault="00C919C9" w:rsidP="00C919C9">
      <w:pPr>
        <w:spacing w:after="0"/>
      </w:pPr>
      <w:bookmarkStart w:id="1" w:name="_GoBack"/>
      <w:bookmarkEnd w:id="1"/>
    </w:p>
    <w:p w14:paraId="0FB58674" w14:textId="77777777" w:rsidR="00C919C9" w:rsidRPr="00582653" w:rsidRDefault="00C919C9" w:rsidP="00C919C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1F3BA1A" w14:textId="77777777" w:rsidR="00C919C9" w:rsidRDefault="00C919C9" w:rsidP="00C919C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E37467F" w14:textId="77777777" w:rsidR="00C919C9" w:rsidRDefault="00C919C9" w:rsidP="00C919C9">
      <w:pPr>
        <w:pStyle w:val="BasicParagraph"/>
        <w:suppressAutoHyphens/>
        <w:spacing w:line="240" w:lineRule="auto"/>
        <w:ind w:left="720"/>
        <w:rPr>
          <w:rFonts w:ascii="Times New Roman" w:hAnsi="Times New Roman" w:cs="Times New Roman"/>
          <w:color w:val="000000" w:themeColor="text1"/>
          <w:sz w:val="21"/>
          <w:szCs w:val="21"/>
        </w:rPr>
      </w:pPr>
    </w:p>
    <w:p w14:paraId="699841D0" w14:textId="77777777" w:rsidR="00C919C9" w:rsidRDefault="00C919C9" w:rsidP="00C919C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121B3F0" w14:textId="77777777" w:rsidR="00C919C9" w:rsidRDefault="00C919C9" w:rsidP="00C919C9">
      <w:pPr>
        <w:pStyle w:val="BasicParagraph"/>
        <w:suppressAutoHyphens/>
        <w:spacing w:line="240" w:lineRule="auto"/>
        <w:ind w:left="1440"/>
        <w:rPr>
          <w:rFonts w:ascii="Times New Roman" w:hAnsi="Times New Roman" w:cs="Times New Roman"/>
          <w:color w:val="000000" w:themeColor="text1"/>
          <w:sz w:val="21"/>
          <w:szCs w:val="21"/>
        </w:rPr>
      </w:pPr>
    </w:p>
    <w:p w14:paraId="5500BCD4" w14:textId="77777777" w:rsidR="00C919C9" w:rsidRDefault="00C919C9" w:rsidP="00C919C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858E52A" w14:textId="77777777" w:rsidR="00C919C9" w:rsidRDefault="00C919C9" w:rsidP="00C919C9">
      <w:pPr>
        <w:pStyle w:val="BasicParagraph"/>
        <w:suppressAutoHyphens/>
        <w:spacing w:line="240" w:lineRule="auto"/>
        <w:ind w:left="1440"/>
        <w:rPr>
          <w:rFonts w:ascii="Times New Roman" w:hAnsi="Times New Roman" w:cs="Times New Roman"/>
          <w:color w:val="000000" w:themeColor="text1"/>
          <w:sz w:val="21"/>
          <w:szCs w:val="21"/>
        </w:rPr>
      </w:pPr>
    </w:p>
    <w:p w14:paraId="799A9FCF" w14:textId="018DB04B" w:rsidR="00C919C9" w:rsidRDefault="00C919C9" w:rsidP="00C919C9">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1E00CB9E" w14:textId="62C34E2A"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r w:rsidR="001E72DD">
        <w:fldChar w:fldCharType="begin"/>
      </w:r>
      <w:r w:rsidR="001E72DD">
        <w:instrText xml:space="preserve"> SEQ Table \* ARABIC </w:instrText>
      </w:r>
      <w:r w:rsidR="001E72DD">
        <w:fldChar w:fldCharType="separate"/>
      </w:r>
      <w:r>
        <w:rPr>
          <w:noProof/>
        </w:rPr>
        <w:t>1</w:t>
      </w:r>
      <w:r w:rsidR="001E72DD">
        <w:rPr>
          <w:noProof/>
        </w:rPr>
        <w:fldChar w:fldCharType="end"/>
      </w:r>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r w:rsidR="001E72DD">
        <w:fldChar w:fldCharType="begin"/>
      </w:r>
      <w:r w:rsidR="001E72DD">
        <w:instrText xml:space="preserve"> SEQ Table \* ARABIC </w:instrText>
      </w:r>
      <w:r w:rsidR="001E72DD">
        <w:fldChar w:fldCharType="separate"/>
      </w:r>
      <w:r>
        <w:rPr>
          <w:noProof/>
        </w:rPr>
        <w:t>2</w:t>
      </w:r>
      <w:r w:rsidR="001E72DD">
        <w:rPr>
          <w:noProof/>
        </w:rPr>
        <w:fldChar w:fldCharType="end"/>
      </w:r>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1E72DD"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1E72DD"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1E72DD"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1E72DD"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1E72DD"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1E72DD"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r w:rsidR="001E72DD">
        <w:fldChar w:fldCharType="begin"/>
      </w:r>
      <w:r w:rsidR="001E72DD">
        <w:instrText xml:space="preserve"> SEQ Table \* ARABIC </w:instrText>
      </w:r>
      <w:r w:rsidR="001E72DD">
        <w:fldChar w:fldCharType="separate"/>
      </w:r>
      <w:r>
        <w:rPr>
          <w:noProof/>
        </w:rPr>
        <w:t>3</w:t>
      </w:r>
      <w:r w:rsidR="001E72DD">
        <w:rPr>
          <w:noProof/>
        </w:rPr>
        <w:fldChar w:fldCharType="end"/>
      </w:r>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r w:rsidR="001E72DD">
        <w:fldChar w:fldCharType="begin"/>
      </w:r>
      <w:r w:rsidR="001E72DD">
        <w:instrText xml:space="preserve"> SEQ Table \* ARABIC </w:instrText>
      </w:r>
      <w:r w:rsidR="001E72DD">
        <w:fldChar w:fldCharType="separate"/>
      </w:r>
      <w:r>
        <w:rPr>
          <w:noProof/>
        </w:rPr>
        <w:t>4</w:t>
      </w:r>
      <w:r w:rsidR="001E72DD">
        <w:rPr>
          <w:noProof/>
        </w:rPr>
        <w:fldChar w:fldCharType="end"/>
      </w:r>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C919C9">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Times New Roman"/>
    <w:charset w:val="00"/>
    <w:family w:val="auto"/>
    <w:pitch w:val="default"/>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1E72DD"/>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919C9"/>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basedOn w:val="Normal"/>
    <w:rsid w:val="00C919C9"/>
    <w:pPr>
      <w:autoSpaceDE w:val="0"/>
      <w:autoSpaceDN w:val="0"/>
      <w:spacing w:before="0" w:after="0" w:line="240" w:lineRule="auto"/>
    </w:pPr>
    <w:rPr>
      <w:rFonts w:ascii="Lato" w:hAnsi="Lato" w:cs="Times New Roman"/>
      <w:bCs w:val="0"/>
      <w:color w:val="000000"/>
      <w:sz w:val="24"/>
      <w:szCs w:val="24"/>
      <w:lang w:eastAsia="en-US"/>
    </w:rPr>
  </w:style>
  <w:style w:type="paragraph" w:customStyle="1" w:styleId="BasicParagraph">
    <w:name w:val="[Basic Paragraph]"/>
    <w:basedOn w:val="Normal"/>
    <w:uiPriority w:val="99"/>
    <w:rsid w:val="00C919C9"/>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2.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3.xml><?xml version="1.0" encoding="utf-8"?>
<ds:datastoreItem xmlns:ds="http://schemas.openxmlformats.org/officeDocument/2006/customXml" ds:itemID="{D714F529-DFFF-46C5-A3AF-099A2C72052B}"/>
</file>

<file path=customXml/itemProps4.xml><?xml version="1.0" encoding="utf-8"?>
<ds:datastoreItem xmlns:ds="http://schemas.openxmlformats.org/officeDocument/2006/customXml" ds:itemID="{32EA29AE-7CD4-4197-B717-4C1534CDB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87</TotalTime>
  <Pages>14</Pages>
  <Words>4250</Words>
  <Characters>24231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16</cp:revision>
  <dcterms:created xsi:type="dcterms:W3CDTF">2022-09-02T23:15:00Z</dcterms:created>
  <dcterms:modified xsi:type="dcterms:W3CDTF">2023-07-03T02:46:00Z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